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CB0A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B0AB4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CB0A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32A47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CB0A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B0AB4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CB0A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19/08/2015 11:10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ที่ทำการองค์การบริหารส่นตำบลลุงเขว้า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E6B6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ผู้ที่จะมีอายุครบหกสิบปีบริบูรณ์ขึ้นไปในปีงบประมาณถัดไปและมีคุณสมบัติครบถ้วนมาลงทะเบียนและยื่นคำขอรับเงินเบี้ยยังชีพผู้สูงอายุด้วยตนเองต่อองค์กรปกครองส่วนท้องถิ่นที่ตนมีภูมิลำเนาณสำนักงานขององค์กรปกครองส่วนท้องถิ่นหรือสถานที่ที่องค์กรปกครองส่วนท้องถิ่น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อายุหกสิบปีบริบูรณ์ขึ้นไปซึ่งได้ลงทะเบียนและยื่นคำขอรับเงินเบี้ยยังชีพผู้สูงอายุต่อองค์กรปกครองส่วน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4.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ผู้ได้รับสวัสดิการหรือสิทธิประโยชน์อื่นใดจากหน่วยงานภาครัฐรัฐวิสาหกิจหรือองค์กรปกครองส่วนท้องถิ่นได้แก่ผู้รับบำนาญเบี้ยหวัดบำนาญพิเศษหรือเงินอื่นใดในลักษณะเดียวกันผู้สูงอายุที่อยู่ในสถานสงเคราะห์ของรัฐหรือองค์กรปกครองส่วนท้องถิ่นผู้ได้รับเงินเดือนค่าตอบแทนรายได้ประจำหรือผลประโยชน์อย่างอื่นที่รัฐหรือองค์กรปกครองส่วนท้องถิ่นจัดให้เป็นประจำยกเว้นผู้พิการและผู้ป่วยเอดส์ตาม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B0AB4">
        <w:rPr>
          <w:rFonts w:asciiTheme="minorBidi" w:hAnsiTheme="minorBidi"/>
          <w:noProof/>
          <w:sz w:val="32"/>
          <w:szCs w:val="32"/>
        </w:rPr>
        <w:t>. 2548</w:t>
      </w:r>
      <w:r w:rsidR="00CB0AB4"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รับลงทะเบียนรับเงินเบี้ยยังชีพผู้สูงอายุผู้สูงอายุจะต้องแสดงความประสงค์ขอรับเงินเบี้ยยังชีพผู้สูงอายุโดยวิธีใดวิธีหนึ่ง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รับเงินสดด้วยตนเองหรือรับเงินสดโดยบุคคลที่ได้รับมอบอำนาจจากผู้มีสิทธิ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อนเงินเข้าบัญชีเงินฝากธนาคารในนามผู้มีสิทธิหรือโอนเงินเข้าบัญชีเงินฝากธนาคารในนามบุคคลที่ได้รับมอบอำนาจจากผู้มีสิทธิ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จะมีสิทธิรับเงินเบี้ยยังชีพผู้สูงอายุในปีงบประมาณถัดไป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ด้วยตนเองหรือมอบอำนาจให้ผู้อื่นดำเนินการได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ได้รับเงินเบี้ยยังชีพผู้สูงอายุ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ยังชีพผู้สูงอายุตามระเบียบนี้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มีสิทธิได้รับเบี้ยยังชีพย้ายที่อยู่และยังประสงค์จะรับเงินเบี้ยยังชีพผู้สูงอายุต้องไปแจ้งต่อองค์กรปกครองส่วนท้องถิ่นแห่งใหม่ที่ตนย้าย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5E6B69" w:rsidRDefault="005E6B69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CB0AB4" w:rsidRDefault="00CB0AB4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ยังชีพผู้สูงอายุในปีงบประมาณถัดไป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CB0AB4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ผู้ขอลงทะเบียนหรือผู้รับมอบอำนาจ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CB0AB4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5E6B69" w:rsidRPr="000C2AAC" w:rsidRDefault="005E6B6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โดยหน่วยงานของรัฐที่มีรูปถ่ายพร้อมสำเนาของผู้รับมอบอำนาจ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5E6B6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CB0A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แบบคำขอลงทะเบียนรับเงินเบี้ยยังชีพผู้สูงอายุ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CB0AB4" w:rsidRPr="000C2AAC" w:rsidTr="00D03602">
        <w:tc>
          <w:tcPr>
            <w:tcW w:w="1418" w:type="dxa"/>
          </w:tcPr>
          <w:p w:rsidR="00CB0AB4" w:rsidRPr="000C2AAC" w:rsidRDefault="00CB0AB4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CB0AB4" w:rsidRPr="000C2AAC" w:rsidRDefault="00CB0AB4" w:rsidP="00D03602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CB0AB4" w:rsidRPr="000C2AAC" w:rsidTr="00D03602">
        <w:tc>
          <w:tcPr>
            <w:tcW w:w="1418" w:type="dxa"/>
          </w:tcPr>
          <w:p w:rsidR="00CB0AB4" w:rsidRPr="000C2AAC" w:rsidRDefault="00CB0AB4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CB0AB4" w:rsidRPr="000C2AAC" w:rsidRDefault="00CB0AB4" w:rsidP="00D03602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CB0AB4" w:rsidRPr="000C2AAC" w:rsidTr="00D03602">
        <w:tc>
          <w:tcPr>
            <w:tcW w:w="1418" w:type="dxa"/>
          </w:tcPr>
          <w:p w:rsidR="00CB0AB4" w:rsidRPr="000C2AAC" w:rsidRDefault="00CB0AB4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CB0AB4" w:rsidRDefault="00CB0AB4" w:rsidP="00D0360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CB0AB4" w:rsidRDefault="00CB0AB4" w:rsidP="00D0360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CB0AB4" w:rsidRPr="000C2AAC" w:rsidRDefault="00CB0AB4" w:rsidP="00D03602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CB0AB4" w:rsidRPr="000C2AAC" w:rsidTr="00D03602">
        <w:tc>
          <w:tcPr>
            <w:tcW w:w="1418" w:type="dxa"/>
          </w:tcPr>
          <w:p w:rsidR="00CB0AB4" w:rsidRPr="000C2AAC" w:rsidRDefault="00CB0AB4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CB0AB4" w:rsidRPr="000C2AAC" w:rsidRDefault="00CB0AB4" w:rsidP="00D03602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CB0AB4" w:rsidRPr="000C2AAC" w:rsidTr="00D03602">
        <w:tc>
          <w:tcPr>
            <w:tcW w:w="1418" w:type="dxa"/>
          </w:tcPr>
          <w:p w:rsidR="00CB0AB4" w:rsidRPr="000C2AAC" w:rsidRDefault="00CB0AB4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CB0AB4" w:rsidRPr="000C2AAC" w:rsidRDefault="00CB0AB4" w:rsidP="00CB0AB4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นางสมจิตต์  เบี้ยกระโทก</w:t>
            </w:r>
          </w:p>
        </w:tc>
      </w:tr>
    </w:tbl>
    <w:p w:rsidR="003F4A0D" w:rsidRPr="00CB0AB4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CB0AB4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D88" w:rsidRDefault="00694D88" w:rsidP="00C81DB8">
      <w:pPr>
        <w:spacing w:after="0" w:line="240" w:lineRule="auto"/>
      </w:pPr>
      <w:r>
        <w:separator/>
      </w:r>
    </w:p>
  </w:endnote>
  <w:endnote w:type="continuationSeparator" w:id="1">
    <w:p w:rsidR="00694D88" w:rsidRDefault="00694D8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D88" w:rsidRDefault="00694D88" w:rsidP="00C81DB8">
      <w:pPr>
        <w:spacing w:after="0" w:line="240" w:lineRule="auto"/>
      </w:pPr>
      <w:r>
        <w:separator/>
      </w:r>
    </w:p>
  </w:footnote>
  <w:footnote w:type="continuationSeparator" w:id="1">
    <w:p w:rsidR="00694D88" w:rsidRDefault="00694D8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32A4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E3337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E333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E6B69"/>
    <w:rsid w:val="00600A25"/>
    <w:rsid w:val="006437C0"/>
    <w:rsid w:val="0064558D"/>
    <w:rsid w:val="0065175D"/>
    <w:rsid w:val="00686AAA"/>
    <w:rsid w:val="00694D88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32A47"/>
    <w:rsid w:val="0085230C"/>
    <w:rsid w:val="00862FC5"/>
    <w:rsid w:val="0087182F"/>
    <w:rsid w:val="0087509D"/>
    <w:rsid w:val="00886180"/>
    <w:rsid w:val="008A3CB7"/>
    <w:rsid w:val="008B3521"/>
    <w:rsid w:val="008D7B9E"/>
    <w:rsid w:val="008E2900"/>
    <w:rsid w:val="008E3337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0AB4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43444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6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2015-08-20T07:20:00Z</cp:lastPrinted>
  <dcterms:created xsi:type="dcterms:W3CDTF">2015-04-23T03:41:00Z</dcterms:created>
  <dcterms:modified xsi:type="dcterms:W3CDTF">2015-08-20T07:20:00Z</dcterms:modified>
</cp:coreProperties>
</file>